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25BFE" w14:textId="77777777" w:rsidR="000E224F" w:rsidRDefault="000E224F" w:rsidP="000E2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MARFLETE</w:t>
      </w:r>
      <w:r>
        <w:rPr>
          <w:rFonts w:ascii="Times New Roman" w:hAnsi="Times New Roman" w:cs="Times New Roman"/>
        </w:rPr>
        <w:t xml:space="preserve">       (fl.1484)</w:t>
      </w:r>
    </w:p>
    <w:p w14:paraId="050FF1A0" w14:textId="77777777" w:rsidR="000E224F" w:rsidRDefault="000E224F" w:rsidP="000E2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Vintner.</w:t>
      </w:r>
    </w:p>
    <w:p w14:paraId="4FB52C24" w14:textId="77777777" w:rsidR="000E224F" w:rsidRDefault="000E224F" w:rsidP="000E224F">
      <w:pPr>
        <w:rPr>
          <w:rFonts w:ascii="Times New Roman" w:hAnsi="Times New Roman" w:cs="Times New Roman"/>
        </w:rPr>
      </w:pPr>
    </w:p>
    <w:p w14:paraId="746B3093" w14:textId="77777777" w:rsidR="000E224F" w:rsidRDefault="000E224F" w:rsidP="000E224F">
      <w:pPr>
        <w:rPr>
          <w:rFonts w:ascii="Times New Roman" w:hAnsi="Times New Roman" w:cs="Times New Roman"/>
        </w:rPr>
      </w:pPr>
    </w:p>
    <w:p w14:paraId="4F336CE4" w14:textId="77777777" w:rsidR="000E224F" w:rsidRDefault="000E224F" w:rsidP="000E2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02E5397A" w14:textId="77777777" w:rsidR="000E224F" w:rsidRDefault="000E224F" w:rsidP="000E2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Person of Wainfleet, Lincolnshire(q.v.), Robert </w:t>
      </w:r>
      <w:proofErr w:type="spellStart"/>
      <w:r>
        <w:rPr>
          <w:rFonts w:ascii="Times New Roman" w:hAnsi="Times New Roman" w:cs="Times New Roman"/>
        </w:rPr>
        <w:t>Mounton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2EDABE36" w14:textId="77777777" w:rsidR="000E224F" w:rsidRDefault="000E224F" w:rsidP="000E2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Lowestoft, Suffolk(q.v.) and Richard </w:t>
      </w:r>
      <w:proofErr w:type="spellStart"/>
      <w:r>
        <w:rPr>
          <w:rFonts w:ascii="Times New Roman" w:hAnsi="Times New Roman" w:cs="Times New Roman"/>
        </w:rPr>
        <w:t>Trullok</w:t>
      </w:r>
      <w:proofErr w:type="spellEnd"/>
      <w:r>
        <w:rPr>
          <w:rFonts w:ascii="Times New Roman" w:hAnsi="Times New Roman" w:cs="Times New Roman"/>
        </w:rPr>
        <w:t xml:space="preserve"> of Leyton, Essex(q.v.).   </w:t>
      </w:r>
    </w:p>
    <w:p w14:paraId="18BFDCA3" w14:textId="77777777" w:rsidR="000E224F" w:rsidRDefault="000E224F" w:rsidP="000E2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3801A7B" w14:textId="77777777" w:rsidR="000E224F" w:rsidRDefault="000E224F" w:rsidP="000E224F">
      <w:pPr>
        <w:rPr>
          <w:rFonts w:ascii="Times New Roman" w:hAnsi="Times New Roman" w:cs="Times New Roman"/>
        </w:rPr>
      </w:pPr>
    </w:p>
    <w:p w14:paraId="34849C2D" w14:textId="77777777" w:rsidR="000E224F" w:rsidRDefault="000E224F" w:rsidP="000E224F">
      <w:pPr>
        <w:rPr>
          <w:rFonts w:ascii="Times New Roman" w:hAnsi="Times New Roman" w:cs="Times New Roman"/>
        </w:rPr>
      </w:pPr>
    </w:p>
    <w:p w14:paraId="5E684CBA" w14:textId="77777777" w:rsidR="000E224F" w:rsidRDefault="000E224F" w:rsidP="000E22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January 2019</w:t>
      </w:r>
    </w:p>
    <w:p w14:paraId="5FBC2AF5" w14:textId="77777777" w:rsidR="006B2F86" w:rsidRPr="00E71FC3" w:rsidRDefault="000E22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314BD" w14:textId="77777777" w:rsidR="000E224F" w:rsidRDefault="000E224F" w:rsidP="00E71FC3">
      <w:r>
        <w:separator/>
      </w:r>
    </w:p>
  </w:endnote>
  <w:endnote w:type="continuationSeparator" w:id="0">
    <w:p w14:paraId="1BEEFDC6" w14:textId="77777777" w:rsidR="000E224F" w:rsidRDefault="000E224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CC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8E19A" w14:textId="77777777" w:rsidR="000E224F" w:rsidRDefault="000E224F" w:rsidP="00E71FC3">
      <w:r>
        <w:separator/>
      </w:r>
    </w:p>
  </w:footnote>
  <w:footnote w:type="continuationSeparator" w:id="0">
    <w:p w14:paraId="6A830CED" w14:textId="77777777" w:rsidR="000E224F" w:rsidRDefault="000E224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24F"/>
    <w:rsid w:val="000E224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DCF7"/>
  <w15:chartTrackingRefBased/>
  <w15:docId w15:val="{B3F8F2E7-E130-4B8B-A219-B54CFB9EF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224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E22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2019-01-22T20:44:00Z</dcterms:created>
  <dcterms:modified xsi:type="dcterms:W3CDTF">2019-01-22T20:44:00Z</dcterms:modified>
</cp:coreProperties>
</file>